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MASSEY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Boghay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Elizabeth(q.v.),</w:t>
      </w: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all of their lands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Bucknall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Annesley, Staffordshire, to John</w:t>
      </w: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Delves(q.v.) and others.   (Deeds 386)</w:t>
      </w: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2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2" w:rsidRPr="0035696F" w:rsidRDefault="004B0182" w:rsidP="004B01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p w:rsidR="006B2F86" w:rsidRPr="004B0182" w:rsidRDefault="004B018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B01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182" w:rsidRDefault="004B0182" w:rsidP="00E71FC3">
      <w:pPr>
        <w:spacing w:after="0" w:line="240" w:lineRule="auto"/>
      </w:pPr>
      <w:r>
        <w:separator/>
      </w:r>
    </w:p>
  </w:endnote>
  <w:endnote w:type="continuationSeparator" w:id="0">
    <w:p w:rsidR="004B0182" w:rsidRDefault="004B01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182" w:rsidRDefault="004B0182" w:rsidP="00E71FC3">
      <w:pPr>
        <w:spacing w:after="0" w:line="240" w:lineRule="auto"/>
      </w:pPr>
      <w:r>
        <w:separator/>
      </w:r>
    </w:p>
  </w:footnote>
  <w:footnote w:type="continuationSeparator" w:id="0">
    <w:p w:rsidR="004B0182" w:rsidRDefault="004B01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182"/>
    <w:rsid w:val="004B01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840EF"/>
  <w15:chartTrackingRefBased/>
  <w15:docId w15:val="{5B746056-91F0-403B-9196-7B9067FF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2016-04-23T15:06:00Z</dcterms:created>
  <dcterms:modified xsi:type="dcterms:W3CDTF">2016-04-23T15:06:00Z</dcterms:modified>
</cp:coreProperties>
</file>